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C14" w:rsidRDefault="00DF1C14" w:rsidP="00DF1C14">
      <w:pPr>
        <w:jc w:val="center"/>
        <w:rPr>
          <w:rStyle w:val="ff5"/>
        </w:rPr>
      </w:pPr>
      <w:r>
        <w:rPr>
          <w:rStyle w:val="ff5"/>
        </w:rPr>
        <w:t>Описание Урока Памяти</w:t>
      </w:r>
    </w:p>
    <w:p w:rsidR="00DF1C14" w:rsidRDefault="00DF1C14" w:rsidP="00DF1C14">
      <w:pPr>
        <w:jc w:val="center"/>
        <w:rPr>
          <w:rStyle w:val="ff5"/>
        </w:rPr>
      </w:pPr>
    </w:p>
    <w:p w:rsidR="00DF1C14" w:rsidRPr="00DF1C14" w:rsidRDefault="00DF1C14" w:rsidP="00DF1C14">
      <w:pPr>
        <w:spacing w:before="100" w:beforeAutospacing="1" w:after="100" w:afterAutospacing="1"/>
        <w:jc w:val="both"/>
      </w:pPr>
      <w:r w:rsidRPr="00DF1C14">
        <w:rPr>
          <w:b/>
        </w:rPr>
        <w:t xml:space="preserve">Учитель: </w:t>
      </w:r>
      <w:r w:rsidRPr="00DF1C14">
        <w:t>Матюхина Татьяна Николаевна, МБОУ Титовская СОШ, х. Титов, пер. Пионерский,36, Семикаракорский р-н, Ростовская обл.</w:t>
      </w:r>
    </w:p>
    <w:p w:rsidR="00DF1C14" w:rsidRDefault="00DF1C14" w:rsidP="00DF1C14">
      <w:pPr>
        <w:jc w:val="center"/>
        <w:rPr>
          <w:rStyle w:val="ff5"/>
        </w:rPr>
      </w:pPr>
    </w:p>
    <w:p w:rsidR="00A90541" w:rsidRDefault="0060350C" w:rsidP="00DF1C14">
      <w:pPr>
        <w:ind w:firstLine="709"/>
        <w:jc w:val="both"/>
      </w:pPr>
      <w:r>
        <w:rPr>
          <w:rStyle w:val="ff5"/>
        </w:rPr>
        <w:t xml:space="preserve">У В.П. Астафьева есть замечательные слова: «Если у человека нет матери, </w:t>
      </w:r>
      <w:r>
        <w:t xml:space="preserve">нет отца, но есть Родина </w:t>
      </w:r>
      <w:r>
        <w:rPr>
          <w:rStyle w:val="ff4"/>
        </w:rPr>
        <w:t xml:space="preserve">- </w:t>
      </w:r>
      <w:r>
        <w:t xml:space="preserve">он ещё не сирота. Всё проходит: любовь, горечь утрат, даже боль от ран проходит, но никогда </w:t>
      </w:r>
      <w:r>
        <w:rPr>
          <w:rStyle w:val="ff4"/>
        </w:rPr>
        <w:t xml:space="preserve">- </w:t>
      </w:r>
      <w:r>
        <w:t xml:space="preserve">никогда не проходит и не гаснет тоска по Родине... Родина </w:t>
      </w:r>
      <w:r>
        <w:rPr>
          <w:rStyle w:val="ff4"/>
        </w:rPr>
        <w:t xml:space="preserve">- </w:t>
      </w:r>
      <w:r>
        <w:t>это</w:t>
      </w:r>
      <w:r>
        <w:rPr>
          <w:rStyle w:val="ff4"/>
        </w:rPr>
        <w:t xml:space="preserve"> </w:t>
      </w:r>
      <w:r>
        <w:t>всё: и, прежде всего язык, природа, древняя история своей страны, её праздники, народные песни и сказания, память, неугасимая память о былом</w:t>
      </w:r>
      <w:r>
        <w:rPr>
          <w:rStyle w:val="ff4"/>
        </w:rPr>
        <w:t xml:space="preserve"> </w:t>
      </w:r>
      <w:r>
        <w:t>…».</w:t>
      </w:r>
    </w:p>
    <w:p w:rsidR="0060350C" w:rsidRDefault="0060350C" w:rsidP="00DF1C14">
      <w:pPr>
        <w:ind w:firstLine="709"/>
        <w:jc w:val="both"/>
        <w:rPr>
          <w:rStyle w:val="ff4"/>
        </w:rPr>
      </w:pPr>
      <w:r>
        <w:rPr>
          <w:rStyle w:val="ff5"/>
        </w:rPr>
        <w:t xml:space="preserve">Вот уже 72 года отделяют нас от окончания Второй мировой войны, однако </w:t>
      </w:r>
      <w:r>
        <w:t>из памяти человечества не изгладились и никогда не изгладятся чудовищные преступления немецко</w:t>
      </w:r>
      <w:r>
        <w:rPr>
          <w:rStyle w:val="ff4"/>
        </w:rPr>
        <w:t>-</w:t>
      </w:r>
      <w:r>
        <w:t>фашистских захватчиков.</w:t>
      </w:r>
      <w:r>
        <w:rPr>
          <w:rStyle w:val="ff4"/>
        </w:rPr>
        <w:t xml:space="preserve"> </w:t>
      </w:r>
      <w:r>
        <w:t>Память о войне –</w:t>
      </w:r>
      <w:r>
        <w:rPr>
          <w:rStyle w:val="ff4"/>
        </w:rPr>
        <w:t xml:space="preserve"> </w:t>
      </w:r>
      <w:r>
        <w:t>это наша совесть, наша история, которая писалась кровью.</w:t>
      </w:r>
      <w:r>
        <w:rPr>
          <w:rStyle w:val="ff4"/>
        </w:rPr>
        <w:t xml:space="preserve"> </w:t>
      </w:r>
      <w:r>
        <w:t>Нельзя без боли вспоминать о зверствах фашистов, которые замучили, расстреляли, задушили в газовых камерах миллионы людей. Память о тех, кто ценою своей жизни добыл нам победу, нужна и нынешнему, и будущим поколениям как яркий пример беззаветного служения народа</w:t>
      </w:r>
      <w:r>
        <w:rPr>
          <w:rStyle w:val="ff4"/>
        </w:rPr>
        <w:t xml:space="preserve"> </w:t>
      </w:r>
      <w:r>
        <w:t>своему Отечеству. Помнить о защитниках Отечества хотя бы на их Малой Родине наш нравственный долг.</w:t>
      </w:r>
      <w:r>
        <w:rPr>
          <w:rStyle w:val="ff4"/>
        </w:rPr>
        <w:t xml:space="preserve"> </w:t>
      </w:r>
      <w:r>
        <w:t>Подтверждением этому являются стро</w:t>
      </w:r>
      <w:r w:rsidR="009E758A">
        <w:t xml:space="preserve">ки из стихотворения Ю. </w:t>
      </w:r>
      <w:proofErr w:type="spellStart"/>
      <w:r w:rsidR="009E758A">
        <w:t>Друниной</w:t>
      </w:r>
      <w:bookmarkStart w:id="0" w:name="_GoBack"/>
      <w:bookmarkEnd w:id="0"/>
      <w:proofErr w:type="spellEnd"/>
      <w:r>
        <w:t>: «</w:t>
      </w:r>
      <w:r>
        <w:rPr>
          <w:rStyle w:val="ff5"/>
        </w:rPr>
        <w:t>Эта память, верьте, люди, всей Земле нужна. Если</w:t>
      </w:r>
      <w:r>
        <w:rPr>
          <w:rStyle w:val="ff4"/>
        </w:rPr>
        <w:t xml:space="preserve"> </w:t>
      </w:r>
      <w:r>
        <w:rPr>
          <w:rStyle w:val="ls1"/>
        </w:rPr>
        <w:t>мы</w:t>
      </w:r>
      <w:r>
        <w:rPr>
          <w:rStyle w:val="ff4"/>
        </w:rPr>
        <w:t xml:space="preserve"> </w:t>
      </w:r>
      <w:r>
        <w:rPr>
          <w:rStyle w:val="ff5"/>
        </w:rPr>
        <w:t>войну</w:t>
      </w:r>
      <w:r>
        <w:rPr>
          <w:rStyle w:val="ff4"/>
        </w:rPr>
        <w:t xml:space="preserve"> </w:t>
      </w:r>
      <w:r>
        <w:rPr>
          <w:rStyle w:val="ff5"/>
        </w:rPr>
        <w:t>забудем</w:t>
      </w:r>
      <w:r>
        <w:rPr>
          <w:rStyle w:val="ff4"/>
        </w:rPr>
        <w:t xml:space="preserve">, </w:t>
      </w:r>
      <w:r>
        <w:t>вновь</w:t>
      </w:r>
      <w:r>
        <w:rPr>
          <w:rStyle w:val="ff4"/>
        </w:rPr>
        <w:t xml:space="preserve"> </w:t>
      </w:r>
      <w:r>
        <w:t>придет</w:t>
      </w:r>
      <w:r>
        <w:rPr>
          <w:rStyle w:val="ff4"/>
        </w:rPr>
        <w:t xml:space="preserve"> </w:t>
      </w:r>
      <w:r>
        <w:t>война</w:t>
      </w:r>
      <w:r>
        <w:rPr>
          <w:rStyle w:val="ff4"/>
        </w:rPr>
        <w:t>».</w:t>
      </w:r>
    </w:p>
    <w:p w:rsidR="009B06A2" w:rsidRDefault="009B06A2" w:rsidP="00DF1C14">
      <w:pPr>
        <w:ind w:firstLine="709"/>
        <w:jc w:val="both"/>
      </w:pPr>
      <w:r>
        <w:rPr>
          <w:color w:val="000000"/>
          <w:bdr w:val="none" w:sz="0" w:space="0" w:color="auto" w:frame="1"/>
        </w:rPr>
        <w:t xml:space="preserve">23 </w:t>
      </w:r>
      <w:r w:rsidR="0060350C" w:rsidRPr="0060350C">
        <w:rPr>
          <w:color w:val="000000"/>
          <w:bdr w:val="none" w:sz="0" w:space="0" w:color="auto" w:frame="1"/>
        </w:rPr>
        <w:t xml:space="preserve">мая в МБОУ Титовская СОШ был проведен Урок Памяти на тему: </w:t>
      </w:r>
      <w:r w:rsidR="0060350C" w:rsidRPr="0060350C">
        <w:rPr>
          <w:b/>
        </w:rPr>
        <w:t xml:space="preserve">«Здесь за колючкою детство потеряно». </w:t>
      </w:r>
      <w:r w:rsidR="0060350C" w:rsidRPr="0060350C">
        <w:rPr>
          <w:color w:val="000000"/>
          <w:bdr w:val="none" w:sz="0" w:space="0" w:color="auto" w:frame="1"/>
        </w:rPr>
        <w:t xml:space="preserve">Цель данного урока: </w:t>
      </w:r>
      <w:r w:rsidR="0060350C">
        <w:t>познакомить с фактами Великой Отечественной войны; с</w:t>
      </w:r>
      <w:r w:rsidR="0060350C" w:rsidRPr="008A4E23">
        <w:t>истематизировать знания учащих</w:t>
      </w:r>
      <w:r w:rsidR="0060350C">
        <w:t>ся о фашистских лагерях смерти; развивать чувство патриотизма, гордости за свой народ; воспитывать любовь к Родине, к людям, одержавшим победу над фашизмом.</w:t>
      </w:r>
      <w:r>
        <w:t xml:space="preserve"> Все участники Урок</w:t>
      </w:r>
      <w:r w:rsidR="006B0576">
        <w:t>а</w:t>
      </w:r>
      <w:r>
        <w:rPr>
          <w:rStyle w:val="ff4"/>
        </w:rPr>
        <w:t xml:space="preserve"> </w:t>
      </w:r>
      <w:r w:rsidR="00690A32">
        <w:rPr>
          <w:rStyle w:val="ff4"/>
        </w:rPr>
        <w:t xml:space="preserve">Памяти </w:t>
      </w:r>
      <w:r>
        <w:t xml:space="preserve">были в парадной форме, у каждого на груди </w:t>
      </w:r>
      <w:r>
        <w:rPr>
          <w:rStyle w:val="ff4"/>
        </w:rPr>
        <w:t xml:space="preserve">- </w:t>
      </w:r>
      <w:r>
        <w:t>Георгиевская лента. «Урок</w:t>
      </w:r>
      <w:r w:rsidR="00690A32">
        <w:t xml:space="preserve"> Памяти</w:t>
      </w:r>
      <w:r>
        <w:t>» подготовили и провели: Матюхина Т.Н. и Осинцова Г.И.</w:t>
      </w:r>
      <w:r w:rsidR="006B0576">
        <w:t xml:space="preserve"> В мероприятии приняли участие и обучающиеся нашей школы.</w:t>
      </w:r>
      <w:r w:rsidR="006B0576">
        <w:rPr>
          <w:rStyle w:val="ff6"/>
        </w:rPr>
        <w:t xml:space="preserve"> </w:t>
      </w:r>
      <w:r w:rsidR="002F235F">
        <w:t>Урок прошёл эмоционально, со слезами на глазах.</w:t>
      </w:r>
    </w:p>
    <w:p w:rsidR="00D70F40" w:rsidRDefault="00D70F40" w:rsidP="00DF1C14">
      <w:pPr>
        <w:ind w:firstLine="709"/>
        <w:jc w:val="both"/>
        <w:rPr>
          <w:color w:val="000000"/>
          <w:bdr w:val="none" w:sz="0" w:space="0" w:color="auto" w:frame="1"/>
        </w:rPr>
      </w:pPr>
      <w:r>
        <w:t>Учащиеся принимали активное участие в подготовке Урока Памяти: изучили исторические документы, подготовили содержательные сообщения о немецко-фашистских  лагерях. Страшные факты и цифры жертв лагерей смерти поразили каждого присутствующего на данном мероприятии.</w:t>
      </w:r>
    </w:p>
    <w:p w:rsidR="009B06A2" w:rsidRDefault="009B06A2" w:rsidP="00DF1C14">
      <w:pPr>
        <w:ind w:firstLine="709"/>
        <w:jc w:val="both"/>
      </w:pPr>
      <w:r>
        <w:rPr>
          <w:color w:val="000000"/>
          <w:bdr w:val="none" w:sz="0" w:space="0" w:color="auto" w:frame="1"/>
        </w:rPr>
        <w:t>Учащиеся много узнали о солдатах-героях, об их подвигах, а в этот день они узнали ещё и  о том, как было тяжело детям в военное время.</w:t>
      </w:r>
      <w:r w:rsidR="00983515">
        <w:rPr>
          <w:color w:val="000000"/>
          <w:bdr w:val="none" w:sz="0" w:space="0" w:color="auto" w:frame="1"/>
        </w:rPr>
        <w:t xml:space="preserve"> </w:t>
      </w:r>
      <w:r w:rsidR="00983515">
        <w:t>В ходе урока учащиеся раскрыли тему узников фашистских концлагерей в годы Великой Отечественной войны.</w:t>
      </w:r>
      <w:r w:rsidR="00D5437C">
        <w:rPr>
          <w:color w:val="000000"/>
          <w:bdr w:val="none" w:sz="0" w:space="0" w:color="auto" w:frame="1"/>
        </w:rPr>
        <w:t xml:space="preserve"> </w:t>
      </w:r>
      <w:r w:rsidR="00D5437C">
        <w:t>Во время урока</w:t>
      </w:r>
      <w:r w:rsidR="002F235F">
        <w:t xml:space="preserve"> выступающие</w:t>
      </w:r>
      <w:r w:rsidR="00D5437C">
        <w:t xml:space="preserve"> обучающиеся познакомили с историческими фактами о </w:t>
      </w:r>
      <w:proofErr w:type="spellStart"/>
      <w:r w:rsidR="00D5437C">
        <w:t>ВОв</w:t>
      </w:r>
      <w:proofErr w:type="spellEnd"/>
      <w:r w:rsidR="00D5437C">
        <w:t xml:space="preserve">, с рассказом  10 - летней Натальи </w:t>
      </w:r>
      <w:proofErr w:type="spellStart"/>
      <w:r w:rsidR="00D5437C">
        <w:t>Лемешонок</w:t>
      </w:r>
      <w:proofErr w:type="spellEnd"/>
      <w:r w:rsidR="00D5437C">
        <w:t xml:space="preserve"> о</w:t>
      </w:r>
      <w:r w:rsidR="00D5437C" w:rsidRPr="00B84815">
        <w:t xml:space="preserve"> творимых беззакониях и поистине зверском обращении</w:t>
      </w:r>
      <w:r w:rsidR="00D5437C">
        <w:t xml:space="preserve"> в лагере смерти «Саласпилс», читали стихи, исполняли песни «Саласпилс» и «Молитва». Информация сопровождалась </w:t>
      </w:r>
      <w:r w:rsidR="000D1AA1">
        <w:t xml:space="preserve">презентациями </w:t>
      </w:r>
      <w:r w:rsidR="00D5437C">
        <w:t>и фильмами</w:t>
      </w:r>
      <w:r w:rsidR="000D1AA1">
        <w:t xml:space="preserve"> о детях, которые содержались в концлагере «Саласпилс»</w:t>
      </w:r>
      <w:r w:rsidR="00D5437C">
        <w:t>.</w:t>
      </w:r>
      <w:r w:rsidR="002F235F">
        <w:t xml:space="preserve"> Кадры </w:t>
      </w:r>
      <w:r w:rsidR="00983515">
        <w:t xml:space="preserve">видеороликов о </w:t>
      </w:r>
      <w:r w:rsidR="00225948">
        <w:t>концлагерях</w:t>
      </w:r>
      <w:r w:rsidR="002F235F">
        <w:t xml:space="preserve"> в годы войны никого не оставили равнодушными</w:t>
      </w:r>
      <w:r w:rsidR="002F235F">
        <w:rPr>
          <w:rStyle w:val="ff4"/>
        </w:rPr>
        <w:t>.</w:t>
      </w:r>
    </w:p>
    <w:p w:rsidR="002F235F" w:rsidRDefault="002F235F" w:rsidP="00DF1C14">
      <w:pPr>
        <w:ind w:firstLine="709"/>
        <w:jc w:val="both"/>
      </w:pPr>
      <w:r>
        <w:t>Учащиеся с большим удовольствием высказывали свои мнения</w:t>
      </w:r>
      <w:r>
        <w:rPr>
          <w:rStyle w:val="ff4"/>
        </w:rPr>
        <w:t xml:space="preserve">, </w:t>
      </w:r>
      <w:r>
        <w:t>задавали вопросы, де</w:t>
      </w:r>
      <w:r>
        <w:rPr>
          <w:rStyle w:val="ls0"/>
        </w:rPr>
        <w:t>лились впечатлениями об известных уже им фактах войны.</w:t>
      </w:r>
    </w:p>
    <w:p w:rsidR="006B0576" w:rsidRDefault="006B0576" w:rsidP="00DF1C14">
      <w:pPr>
        <w:ind w:firstLine="709"/>
        <w:jc w:val="both"/>
      </w:pPr>
      <w:r>
        <w:t>Такие У</w:t>
      </w:r>
      <w:r w:rsidRPr="00AF3907">
        <w:t xml:space="preserve">роки </w:t>
      </w:r>
      <w:r>
        <w:t xml:space="preserve">Памяти </w:t>
      </w:r>
      <w:r w:rsidRPr="00AF3907">
        <w:t>необходимы всем нам, особенно нашим детям.</w:t>
      </w:r>
    </w:p>
    <w:p w:rsidR="009B06A2" w:rsidRPr="009B06A2" w:rsidRDefault="006B0576" w:rsidP="00DF1C14">
      <w:pPr>
        <w:ind w:firstLine="709"/>
        <w:jc w:val="both"/>
      </w:pPr>
      <w:r>
        <w:t>В конце урока</w:t>
      </w:r>
      <w:r w:rsidR="002F235F">
        <w:t xml:space="preserve"> под звуки метронома</w:t>
      </w:r>
      <w:r>
        <w:t xml:space="preserve"> почтили память всех людей, погибших за колючей проволокой, минутой молчания.</w:t>
      </w:r>
    </w:p>
    <w:p w:rsidR="00690A32" w:rsidRDefault="00690A32" w:rsidP="00DF1C14">
      <w:pPr>
        <w:ind w:firstLine="709"/>
        <w:jc w:val="both"/>
      </w:pPr>
      <w:r>
        <w:t>Следует отметить, что активность педагогов и обучающихся, которые принимали участие в проведении урока, а также обучающихся, которые присутствовали на уроке, была на высоком уровне.</w:t>
      </w:r>
    </w:p>
    <w:p w:rsidR="009B06A2" w:rsidRPr="009B06A2" w:rsidRDefault="00983515" w:rsidP="00DF1C14">
      <w:pPr>
        <w:ind w:firstLine="709"/>
        <w:jc w:val="both"/>
      </w:pPr>
      <w:r>
        <w:lastRenderedPageBreak/>
        <w:t>Анализируя проведение Урока Памяти, следует отметить, что мероприятие прошло на очень высоком уровне, был наглядно и информационно насыщен. Проведение такого рода мероприятия –</w:t>
      </w:r>
      <w:r>
        <w:rPr>
          <w:rStyle w:val="ff4"/>
        </w:rPr>
        <w:t xml:space="preserve"> </w:t>
      </w:r>
      <w:r>
        <w:t>это не только красивый ритуал, это в первую очередь дань памяти и уважения тем, кто погиб, отдавая свою жизнь за свободу своей Родины. Здесь происходит становление собственной гражданской позиции каждого участника, формирование у детей и подростков чувства гордости за свой народ, за свою страну, ребята приобретают опыт гражданского мужества и патриотизма.</w:t>
      </w:r>
      <w:r w:rsidR="00C20BFC">
        <w:t xml:space="preserve"> Проведённый урок затронул сердца школьников, заставил их задуматься о многом. И можно с уверенностью утверждать, что никто из них не станет осквернять священную память узников концлагерей и всех погибших воинов в этой ВЕЛИКОЙ ОСВОБОДИТЕЛЬНОЙ ВОЙНЕ!</w:t>
      </w:r>
    </w:p>
    <w:p w:rsidR="006B0576" w:rsidRDefault="006B0576" w:rsidP="00DF1C14">
      <w:pPr>
        <w:ind w:firstLine="709"/>
        <w:jc w:val="both"/>
      </w:pPr>
      <w:r>
        <w:t>На Урок</w:t>
      </w:r>
      <w:r w:rsidR="009C1331">
        <w:t>е</w:t>
      </w:r>
      <w:r>
        <w:t xml:space="preserve"> Памяти </w:t>
      </w:r>
      <w:r w:rsidR="009C1331">
        <w:t>присутствовал односельчанин -</w:t>
      </w:r>
      <w:r>
        <w:t xml:space="preserve"> Лукин Геннадий Алексеевич</w:t>
      </w:r>
      <w:r w:rsidR="009C1331">
        <w:t xml:space="preserve">, чье детство прошло в годы великой Отечественной войны. </w:t>
      </w:r>
      <w:r w:rsidR="00286100">
        <w:t>Он рассказал, как проходили занятия в школе в военное время.</w:t>
      </w:r>
    </w:p>
    <w:p w:rsidR="002F235F" w:rsidRPr="00286100" w:rsidRDefault="006B0576" w:rsidP="00DF1C14">
      <w:pPr>
        <w:ind w:firstLine="709"/>
        <w:jc w:val="both"/>
      </w:pPr>
      <w:r w:rsidRPr="00AF3907">
        <w:rPr>
          <w:color w:val="000000"/>
        </w:rPr>
        <w:t>Много вопросов дети задавали в ходе беседы.</w:t>
      </w:r>
      <w:r w:rsidR="002F235F">
        <w:rPr>
          <w:color w:val="000000"/>
        </w:rPr>
        <w:t xml:space="preserve"> Он продемонстрировал книгу Памяти</w:t>
      </w:r>
      <w:r>
        <w:rPr>
          <w:color w:val="000000"/>
        </w:rPr>
        <w:t xml:space="preserve"> </w:t>
      </w:r>
      <w:r w:rsidR="002F235F">
        <w:rPr>
          <w:color w:val="000000"/>
        </w:rPr>
        <w:t xml:space="preserve">Кировской области, </w:t>
      </w:r>
      <w:r w:rsidR="002F235F">
        <w:t>в которой по</w:t>
      </w:r>
      <w:r w:rsidR="002F235F">
        <w:rPr>
          <w:rStyle w:val="ff4"/>
        </w:rPr>
        <w:t xml:space="preserve"> </w:t>
      </w:r>
      <w:r w:rsidR="002F235F">
        <w:rPr>
          <w:rStyle w:val="ff5"/>
        </w:rPr>
        <w:t xml:space="preserve">фамилиям перечислены воины, которые не </w:t>
      </w:r>
      <w:r w:rsidR="00690A32">
        <w:t>вернулись с войны, в том числе его отец и отец его жены.</w:t>
      </w:r>
    </w:p>
    <w:p w:rsidR="006B0576" w:rsidRDefault="006B0576" w:rsidP="00DF1C14">
      <w:pPr>
        <w:ind w:firstLine="709"/>
        <w:jc w:val="both"/>
      </w:pPr>
      <w:r>
        <w:rPr>
          <w:color w:val="000000"/>
        </w:rPr>
        <w:t>Геннадий Алексеевич сказал</w:t>
      </w:r>
      <w:r w:rsidRPr="00AF3907">
        <w:rPr>
          <w:color w:val="000000"/>
        </w:rPr>
        <w:t>, что</w:t>
      </w:r>
      <w:r w:rsidRPr="00AF3907">
        <w:t xml:space="preserve"> необходимо, чтобы каждый  человек знал историю своей малой  Родины, помнил тех, кто отда</w:t>
      </w:r>
      <w:r>
        <w:t>л жизнь за наше светлое будущее и пожелал детям счастливого детства.</w:t>
      </w:r>
    </w:p>
    <w:p w:rsidR="006B0576" w:rsidRDefault="006B0576" w:rsidP="00DF1C14">
      <w:pPr>
        <w:ind w:firstLine="709"/>
        <w:jc w:val="both"/>
      </w:pPr>
      <w:r>
        <w:t>В завершении урока с ним было сделано общее фото, которое ему было подарено</w:t>
      </w:r>
      <w:r w:rsidR="00983515">
        <w:t xml:space="preserve">. Так </w:t>
      </w:r>
      <w:r>
        <w:t>же учителя и учащиеся МБОУ Титовская СОШ преподнесли гостю памятные подарки.</w:t>
      </w:r>
    </w:p>
    <w:p w:rsidR="009B06A2" w:rsidRDefault="009B06A2" w:rsidP="00DF1C14">
      <w:pPr>
        <w:ind w:firstLine="709"/>
        <w:jc w:val="both"/>
      </w:pPr>
    </w:p>
    <w:p w:rsidR="0060350C" w:rsidRPr="009B06A2" w:rsidRDefault="0060350C" w:rsidP="00DF1C14">
      <w:pPr>
        <w:ind w:firstLine="709"/>
        <w:jc w:val="both"/>
      </w:pPr>
    </w:p>
    <w:sectPr w:rsidR="0060350C" w:rsidRPr="009B06A2" w:rsidSect="00A905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946" w:rsidRDefault="00431946">
      <w:r>
        <w:separator/>
      </w:r>
    </w:p>
  </w:endnote>
  <w:endnote w:type="continuationSeparator" w:id="0">
    <w:p w:rsidR="00431946" w:rsidRDefault="0043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541" w:rsidRDefault="00A905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541" w:rsidRDefault="00A905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541" w:rsidRDefault="00A905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946" w:rsidRDefault="00431946">
      <w:r>
        <w:separator/>
      </w:r>
    </w:p>
  </w:footnote>
  <w:footnote w:type="continuationSeparator" w:id="0">
    <w:p w:rsidR="00431946" w:rsidRDefault="00431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541" w:rsidRDefault="00A905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541" w:rsidRDefault="00A905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541" w:rsidRDefault="00A905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916DD"/>
    <w:multiLevelType w:val="hybridMultilevel"/>
    <w:tmpl w:val="1BDC4A02"/>
    <w:lvl w:ilvl="0" w:tplc="628AA2B2">
      <w:start w:val="2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D0BE3"/>
    <w:multiLevelType w:val="hybridMultilevel"/>
    <w:tmpl w:val="FA5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06A2"/>
    <w:rsid w:val="000973D0"/>
    <w:rsid w:val="000C4C75"/>
    <w:rsid w:val="000D1AA1"/>
    <w:rsid w:val="00225948"/>
    <w:rsid w:val="00286100"/>
    <w:rsid w:val="002F235F"/>
    <w:rsid w:val="00431946"/>
    <w:rsid w:val="0046528F"/>
    <w:rsid w:val="0060350C"/>
    <w:rsid w:val="00621593"/>
    <w:rsid w:val="00690A32"/>
    <w:rsid w:val="006B0576"/>
    <w:rsid w:val="00983515"/>
    <w:rsid w:val="009B06A2"/>
    <w:rsid w:val="009C1331"/>
    <w:rsid w:val="009E758A"/>
    <w:rsid w:val="00A90541"/>
    <w:rsid w:val="00C20BFC"/>
    <w:rsid w:val="00D5437C"/>
    <w:rsid w:val="00D70F40"/>
    <w:rsid w:val="00DF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5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character" w:customStyle="1" w:styleId="ff5">
    <w:name w:val="ff5"/>
    <w:basedOn w:val="a0"/>
    <w:rsid w:val="0060350C"/>
  </w:style>
  <w:style w:type="character" w:customStyle="1" w:styleId="ff4">
    <w:name w:val="ff4"/>
    <w:basedOn w:val="a0"/>
    <w:rsid w:val="0060350C"/>
  </w:style>
  <w:style w:type="character" w:customStyle="1" w:styleId="ls1">
    <w:name w:val="ls1"/>
    <w:basedOn w:val="a0"/>
    <w:rsid w:val="0060350C"/>
  </w:style>
  <w:style w:type="paragraph" w:styleId="a7">
    <w:name w:val="Normal (Web)"/>
    <w:basedOn w:val="a"/>
    <w:uiPriority w:val="99"/>
    <w:unhideWhenUsed/>
    <w:rsid w:val="0060350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60350C"/>
    <w:pPr>
      <w:ind w:left="720"/>
      <w:contextualSpacing/>
    </w:pPr>
  </w:style>
  <w:style w:type="character" w:customStyle="1" w:styleId="ls5">
    <w:name w:val="ls5"/>
    <w:basedOn w:val="a0"/>
    <w:rsid w:val="009B06A2"/>
  </w:style>
  <w:style w:type="character" w:customStyle="1" w:styleId="ff6">
    <w:name w:val="ff6"/>
    <w:basedOn w:val="a0"/>
    <w:rsid w:val="006B0576"/>
  </w:style>
  <w:style w:type="character" w:customStyle="1" w:styleId="ls0">
    <w:name w:val="ls0"/>
    <w:basedOn w:val="a0"/>
    <w:rsid w:val="002F2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2017-05-23T18:01:00Z</dcterms:created>
  <dcterms:modified xsi:type="dcterms:W3CDTF">2017-05-30T05:45:00Z</dcterms:modified>
</cp:coreProperties>
</file>